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E9" w:rsidRPr="00017CA1" w:rsidRDefault="00DE3EE9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DE3EE9" w:rsidRPr="00017CA1" w:rsidRDefault="00DE3EE9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DE3EE9" w:rsidRPr="00017CA1" w:rsidRDefault="00DE3EE9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DE3EE9" w:rsidRDefault="00DE3EE9" w:rsidP="001033CC">
      <w:pPr>
        <w:pStyle w:val="Header"/>
        <w:ind w:firstLine="1276"/>
      </w:pPr>
    </w:p>
    <w:p w:rsidR="00DE3EE9" w:rsidRDefault="00DE3EE9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DE3EE9" w:rsidRDefault="00DE3EE9" w:rsidP="002554CC">
      <w:pPr>
        <w:jc w:val="center"/>
        <w:rPr>
          <w:b/>
          <w:bCs/>
          <w:lang w:eastAsia="bg-BG"/>
        </w:rPr>
      </w:pPr>
    </w:p>
    <w:p w:rsidR="00DE3EE9" w:rsidRDefault="00DE3EE9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DE3EE9" w:rsidRPr="00C73066" w:rsidRDefault="00DE3EE9" w:rsidP="00BB4863">
      <w:pPr>
        <w:jc w:val="center"/>
        <w:rPr>
          <w:b/>
          <w:bCs/>
          <w:sz w:val="22"/>
          <w:szCs w:val="22"/>
        </w:rPr>
      </w:pPr>
    </w:p>
    <w:p w:rsidR="00DE3EE9" w:rsidRPr="000F0F84" w:rsidRDefault="00DE3EE9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-19-04-182</w:t>
      </w:r>
    </w:p>
    <w:p w:rsidR="00DE3EE9" w:rsidRPr="000F0F84" w:rsidRDefault="00DE3EE9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DE3EE9" w:rsidRDefault="00DE3EE9" w:rsidP="00BB4863">
      <w:pPr>
        <w:jc w:val="center"/>
        <w:rPr>
          <w:sz w:val="22"/>
          <w:szCs w:val="22"/>
        </w:rPr>
      </w:pPr>
    </w:p>
    <w:p w:rsidR="00DE3EE9" w:rsidRPr="00994704" w:rsidRDefault="00DE3EE9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РД-07-76-9/10.09.2019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07-76-12/10.09.2019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ПО-09-417-3/ 29.08.2019г. за землището на </w:t>
      </w:r>
      <w:r w:rsidRPr="00A22EA8">
        <w:rPr>
          <w:b/>
          <w:bCs/>
          <w:sz w:val="22"/>
          <w:szCs w:val="22"/>
        </w:rPr>
        <w:t>с. Нова Шипка</w:t>
      </w:r>
      <w:r>
        <w:rPr>
          <w:sz w:val="22"/>
          <w:szCs w:val="22"/>
        </w:rPr>
        <w:t>, ЕКАТТЕ 51963, общ. Долни чифлик,  област Варна</w:t>
      </w:r>
    </w:p>
    <w:p w:rsidR="00DE3EE9" w:rsidRDefault="00DE3EE9" w:rsidP="00BB4863">
      <w:pPr>
        <w:jc w:val="both"/>
        <w:rPr>
          <w:sz w:val="22"/>
          <w:szCs w:val="22"/>
        </w:rPr>
      </w:pPr>
    </w:p>
    <w:p w:rsidR="00DE3EE9" w:rsidRDefault="00DE3EE9" w:rsidP="00BB4863">
      <w:pPr>
        <w:jc w:val="both"/>
        <w:rPr>
          <w:sz w:val="22"/>
          <w:szCs w:val="22"/>
        </w:rPr>
      </w:pPr>
    </w:p>
    <w:p w:rsidR="00DE3EE9" w:rsidRDefault="00DE3EE9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DE3EE9" w:rsidRDefault="00DE3EE9" w:rsidP="00BB4863">
      <w:pPr>
        <w:rPr>
          <w:b/>
          <w:bCs/>
          <w:sz w:val="22"/>
          <w:szCs w:val="22"/>
        </w:rPr>
      </w:pPr>
    </w:p>
    <w:p w:rsidR="00DE3EE9" w:rsidRPr="002A0F70" w:rsidRDefault="00DE3EE9" w:rsidP="00BB4863">
      <w:pPr>
        <w:rPr>
          <w:b/>
          <w:bCs/>
          <w:sz w:val="22"/>
          <w:szCs w:val="22"/>
        </w:rPr>
      </w:pPr>
    </w:p>
    <w:p w:rsidR="00DE3EE9" w:rsidRPr="002A0F70" w:rsidRDefault="00DE3EE9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Нова Шипка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51963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DE3EE9" w:rsidRDefault="00DE3EE9" w:rsidP="001A1EA0">
      <w:pPr>
        <w:autoSpaceDE w:val="0"/>
        <w:autoSpaceDN w:val="0"/>
        <w:adjustRightInd w:val="0"/>
        <w:rPr>
          <w:sz w:val="22"/>
          <w:szCs w:val="22"/>
        </w:rPr>
      </w:pP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BA1B60">
        <w:rPr>
          <w:b/>
          <w:bCs/>
        </w:rPr>
        <w:t xml:space="preserve">  </w:t>
      </w:r>
      <w:r w:rsidRPr="001C288C">
        <w:rPr>
          <w:b/>
          <w:bCs/>
          <w:sz w:val="22"/>
          <w:szCs w:val="22"/>
        </w:rPr>
        <w:t>1. ДИМИТЪР МАРКОВ МАРКОВ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правно основание: 61.764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основание на чл. 37в, ал. 3, т. 2 от ЗСПЗЗ: 7.111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sz w:val="22"/>
          <w:szCs w:val="22"/>
        </w:rPr>
        <w:t xml:space="preserve">    Разпределени масиви (по номера), съгласно проекта:41, 27, 34, 11, </w:t>
      </w:r>
      <w:r w:rsidRPr="00A22EA8">
        <w:rPr>
          <w:b/>
          <w:bCs/>
          <w:sz w:val="22"/>
          <w:szCs w:val="22"/>
        </w:rPr>
        <w:t>общо площ: 68.875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  2. ЕТ"ИСМ 91-ИСА САЛИ"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правно основание: 1896.597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основание на чл. 37в, ал. 3, т. 2 от ЗСПЗЗ: 259.448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sz w:val="22"/>
          <w:szCs w:val="22"/>
        </w:rPr>
        <w:t xml:space="preserve">    Разпределени масиви (по номера), съгласно проекта:1, 38, 39, 15, 3, 24, 28, 19, 2, 8, 12, 10, 13, 31, 7, 26, 33, 32, 9, 6, 4, 4, 34, 35, 32, 36, 37, 38, 39, 5, 31, 40, 41, 42, 16, 1, </w:t>
      </w:r>
      <w:r w:rsidRPr="00A22EA8">
        <w:rPr>
          <w:b/>
          <w:bCs/>
          <w:sz w:val="22"/>
          <w:szCs w:val="22"/>
        </w:rPr>
        <w:t>общо площ: 2156.046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  3. ЕТ"ОНИКС-ДАНИЕЛ ДИМИТРОВ"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правно основание: 449.187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основание на чл. 37в, ал. 3, т. 2 от ЗСПЗЗ: 43.259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sz w:val="22"/>
          <w:szCs w:val="22"/>
        </w:rPr>
        <w:t xml:space="preserve">    Разпределени масиви (по номера), съгласно проекта:5, 50, 6, 49, 14, </w:t>
      </w:r>
      <w:r w:rsidRPr="00A22EA8">
        <w:rPr>
          <w:b/>
          <w:bCs/>
          <w:sz w:val="22"/>
          <w:szCs w:val="22"/>
        </w:rPr>
        <w:t>общо площ: 492.446 дка</w:t>
      </w: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</w:p>
    <w:p w:rsidR="00DE3EE9" w:rsidRPr="00A22EA8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A22EA8">
        <w:rPr>
          <w:b/>
          <w:bCs/>
          <w:sz w:val="22"/>
          <w:szCs w:val="22"/>
        </w:rPr>
        <w:t xml:space="preserve">  4. ВАЛЕНТИН МАРИЯНОВ СТОЯНОВ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правно основание: 0.000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Разпределени масиви (по номера), съгласно проекта: -, общо площ: 0.000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  5. ЕКОФРУКТ ЕООД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правно основание: 0.000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DE3EE9" w:rsidRPr="001C288C" w:rsidRDefault="00DE3EE9" w:rsidP="001C288C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1C288C">
        <w:rPr>
          <w:sz w:val="22"/>
          <w:szCs w:val="22"/>
        </w:rPr>
        <w:t xml:space="preserve">    Разпределени масиви (по номера), съгласно проекта: -, общо площ: 0.000 дка</w:t>
      </w:r>
    </w:p>
    <w:p w:rsidR="00DE3EE9" w:rsidRPr="001C288C" w:rsidRDefault="00DE3EE9" w:rsidP="00BB4863">
      <w:pPr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Default="00DE3EE9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E3EE9" w:rsidRPr="001C288C" w:rsidRDefault="00DE3EE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DE3EE9" w:rsidRPr="001C288C" w:rsidRDefault="00DE3EE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DE3EE9" w:rsidRPr="001C288C" w:rsidRDefault="00DE3EE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землището на с. Нова Шипка, ЕКАТТЕ 51963, община Долни чифлик, област Варна.</w:t>
      </w:r>
    </w:p>
    <w:p w:rsidR="00DE3EE9" w:rsidRDefault="00DE3EE9" w:rsidP="009F76FF">
      <w:pPr>
        <w:widowControl w:val="0"/>
        <w:autoSpaceDE w:val="0"/>
        <w:autoSpaceDN w:val="0"/>
        <w:adjustRightInd w:val="0"/>
      </w:pPr>
    </w:p>
    <w:p w:rsidR="00DE3EE9" w:rsidRDefault="00DE3EE9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134.46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98.69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15.74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61.764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7.111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248.89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222.57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209.80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122.46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93.97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88.35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36.23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34.24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24.48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23.17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11.45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174.88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173.67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137.42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132.24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75.72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55.58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31.07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135.52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134.69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114.17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103.95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10.71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74.80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17.36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9.35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398.72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262.36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143.38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49.27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28.05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24.82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139.72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31.39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14.48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116.76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94.09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353.50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139.92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125.91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44.45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9.87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8.65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101.12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18.68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167.85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112.30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101.37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93.30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139.87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133.94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102.01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54.03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23.60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23.49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91.65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15.00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163.39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124.57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92.79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19.46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333.30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166.54</w:t>
            </w: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104.92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41.36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16.09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7.37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149.87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128.80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97.02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96.83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64.44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7.51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5.68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51.58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4.61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1.85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419.63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234.37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55.29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21.82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16.69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142.31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141.99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114.31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142.23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ЕТ"ИСМ 91-ИСА САЛИ"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1896.597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259.448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9080.67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290.78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157.36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139.89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104.90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104.90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52.43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40.89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24.43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14.15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348.67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8.61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6.90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11.39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111.22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97.53</w:t>
            </w: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157.91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DE3EE9" w:rsidRPr="00BA1B60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449.187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43.259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3EE9" w:rsidRPr="00BA1B60" w:rsidRDefault="00DE3EE9" w:rsidP="009333D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BA1B60">
              <w:rPr>
                <w:b/>
                <w:bCs/>
                <w:sz w:val="18"/>
                <w:szCs w:val="18"/>
              </w:rPr>
              <w:t>1514.05</w:t>
            </w:r>
          </w:p>
        </w:tc>
      </w:tr>
    </w:tbl>
    <w:p w:rsidR="00DE3EE9" w:rsidRDefault="00DE3EE9" w:rsidP="00BB4863">
      <w:pPr>
        <w:autoSpaceDE w:val="0"/>
        <w:autoSpaceDN w:val="0"/>
        <w:adjustRightInd w:val="0"/>
        <w:rPr>
          <w:b/>
          <w:bCs/>
        </w:rPr>
      </w:pPr>
    </w:p>
    <w:p w:rsidR="00DE3EE9" w:rsidRPr="00441D8C" w:rsidRDefault="00DE3EE9" w:rsidP="009F76FF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Нова Шипка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51963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DE3EE9" w:rsidRDefault="00DE3EE9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379" w:type="dxa"/>
        <w:jc w:val="center"/>
        <w:tblCellMar>
          <w:left w:w="70" w:type="dxa"/>
          <w:right w:w="70" w:type="dxa"/>
        </w:tblCellMar>
        <w:tblLook w:val="00A0"/>
      </w:tblPr>
      <w:tblGrid>
        <w:gridCol w:w="2831"/>
        <w:gridCol w:w="756"/>
        <w:gridCol w:w="925"/>
        <w:gridCol w:w="917"/>
        <w:gridCol w:w="756"/>
        <w:gridCol w:w="2034"/>
        <w:gridCol w:w="2326"/>
      </w:tblGrid>
      <w:tr w:rsidR="00DE3EE9" w:rsidRPr="00BA1B60">
        <w:trPr>
          <w:trHeight w:val="729"/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5D64DC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 xml:space="preserve">№ на </w:t>
            </w:r>
            <w:r>
              <w:rPr>
                <w:b/>
                <w:bCs/>
                <w:sz w:val="18"/>
                <w:szCs w:val="18"/>
                <w:lang w:eastAsia="bg-BG"/>
              </w:rPr>
              <w:t xml:space="preserve">имот по </w:t>
            </w:r>
            <w:r w:rsidRPr="00BA1B60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ДИМИТЪР МАРКОВ МАРКОВ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134,46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4,196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ДИМИТЪР МАРКОВ МАРКОВ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31.3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2,820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98,69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45.6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11,989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419,63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11,989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ЦЪРКОВНО НАСТОЯТЕЛСТВО Н ШИПКА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21.6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11,392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398,72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11,392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25.22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10,100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353,50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10,990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9,523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333,30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 xml:space="preserve">. </w:t>
            </w: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21.9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7,496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262,36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7,994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44.15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6,696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234,37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6,696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209,80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174,88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4,962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173,67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Ц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32.6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4,796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167,85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"ОМЕГА АГРО ИНВЕСТ"ЕООД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4,758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166,54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41.18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4,282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149,87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4,297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20.13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143,38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"АДВАНС ТЕРАФОНД"АДСИЦ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157.32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142,31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4,066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Ф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157.45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4,064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142,23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4,064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139,92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139,87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139,72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137,42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3,926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F77EE8" w:rsidRDefault="00DE3EE9" w:rsidP="00F77EE8">
            <w:pPr>
              <w:rPr>
                <w:sz w:val="18"/>
                <w:szCs w:val="18"/>
                <w:lang w:val="en-US"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14.16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3,872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135,52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15.7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3,848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134,69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8,496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ЦЪРКОВНО НАСТОЯТЕЛСТВО Н ШИПКА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33.18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3,827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133,94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3,827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"ОМЕГА АГРО ИНВЕСТ"ЕООД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3,778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132,24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15,128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"САУТИЙСТ ДЕЙТАБАНК" 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41.41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3,680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128,80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38.3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3,559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124,57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..</w:t>
            </w:r>
            <w:r w:rsidRPr="00BA1B60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3,499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122,46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3,499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32.20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3,209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112,30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Ф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24.5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"ОМЕГА АГРО ИНВЕСТ"ЕООД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2,970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103,95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Ф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34.3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102,01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32.8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2,896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101,37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41.37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2,772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97,02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41.39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2,767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96,83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22.12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2,688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94,09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2,685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93,97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32.24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93,30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42.1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2,651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92,79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36.3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2,619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91,65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2,524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88,35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9,991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2,163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75,72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2,137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74,80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"САУТИЙСТ ДЕЙТАБАНК" 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1,588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55,58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1,544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54,03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206,897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7241,38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157.33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141,99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4,057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Ф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45.8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0,053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18,771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УЧИЛИЩЕ "ОТЕЦ ПАИСИЙ"-НОВА ШИПКА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9,962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348,67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10,990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16.3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8,308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290,78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8,401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17.2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4,496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157,36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"ОМЕГА АГРО ИНВЕСТ"ЕООД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17.6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139,89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"ОМЕГА АГРО ИНВЕСТ"ЕООД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43.16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3,178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111,22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3,178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104,90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17.14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52,43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1,498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F77EE8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BA1B60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38,546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1349,09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DE3EE9" w:rsidRDefault="00DE3EE9" w:rsidP="009F76FF">
      <w:pPr>
        <w:pStyle w:val="PlainText"/>
        <w:rPr>
          <w:rFonts w:ascii="Courier New" w:hAnsi="Courier New" w:cs="Courier New"/>
          <w:lang w:val="ru-RU"/>
        </w:rPr>
      </w:pPr>
    </w:p>
    <w:p w:rsidR="00DE3EE9" w:rsidRDefault="00DE3EE9" w:rsidP="009F76FF">
      <w:pPr>
        <w:pStyle w:val="a"/>
        <w:spacing w:before="240"/>
        <w:jc w:val="both"/>
        <w:rPr>
          <w:b/>
          <w:bCs/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</w:t>
      </w:r>
    </w:p>
    <w:p w:rsidR="00DE3EE9" w:rsidRDefault="00DE3EE9" w:rsidP="009F76FF">
      <w:pPr>
        <w:pStyle w:val="a"/>
        <w:spacing w:before="240"/>
        <w:jc w:val="both"/>
        <w:rPr>
          <w:b/>
          <w:bCs/>
          <w:sz w:val="22"/>
          <w:szCs w:val="22"/>
          <w:lang w:val="bg-BG"/>
        </w:rPr>
      </w:pPr>
    </w:p>
    <w:p w:rsidR="00DE3EE9" w:rsidRDefault="00DE3EE9" w:rsidP="009F76FF">
      <w:pPr>
        <w:pStyle w:val="a"/>
        <w:spacing w:before="240"/>
        <w:jc w:val="both"/>
        <w:rPr>
          <w:b/>
          <w:bCs/>
          <w:sz w:val="22"/>
          <w:szCs w:val="22"/>
          <w:lang w:val="bg-BG"/>
        </w:rPr>
      </w:pPr>
    </w:p>
    <w:p w:rsidR="00DE3EE9" w:rsidRPr="00584ABD" w:rsidRDefault="00DE3EE9" w:rsidP="009F76FF">
      <w:pPr>
        <w:pStyle w:val="a"/>
        <w:spacing w:before="240"/>
        <w:jc w:val="both"/>
        <w:rPr>
          <w:b/>
          <w:bCs/>
          <w:sz w:val="22"/>
          <w:szCs w:val="22"/>
          <w:lang w:val="bg-BG"/>
        </w:rPr>
      </w:pPr>
      <w:r w:rsidRPr="00140B9C">
        <w:rPr>
          <w:b/>
          <w:bCs/>
          <w:sz w:val="22"/>
          <w:szCs w:val="22"/>
        </w:rPr>
        <w:t xml:space="preserve">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DE3EE9" w:rsidRPr="00DA5F14" w:rsidRDefault="00DE3EE9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079"/>
        <w:gridCol w:w="956"/>
        <w:gridCol w:w="998"/>
        <w:gridCol w:w="949"/>
        <w:gridCol w:w="2718"/>
        <w:gridCol w:w="860"/>
      </w:tblGrid>
      <w:tr w:rsidR="00DE3EE9" w:rsidRPr="00BA1B60">
        <w:trPr>
          <w:trHeight w:val="575"/>
          <w:jc w:val="center"/>
        </w:trPr>
        <w:tc>
          <w:tcPr>
            <w:tcW w:w="3079" w:type="dxa"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56" w:type="dxa"/>
            <w:vAlign w:val="bottom"/>
          </w:tcPr>
          <w:p w:rsidR="00DE3EE9" w:rsidRPr="00BA1B60" w:rsidRDefault="00DE3EE9" w:rsidP="005D64DC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BA1B60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49" w:type="dxa"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718" w:type="dxa"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860" w:type="dxa"/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24.1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3,597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11,440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157.105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3,266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4,174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24.1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11,440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7,277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27,054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3,336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4,498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15.1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3,262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3,307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19.22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19.18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0,709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4,098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10,305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14,901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18.12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3079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6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49" w:type="dxa"/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  <w:r>
              <w:rPr>
                <w:b/>
                <w:bCs/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718" w:type="dxa"/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60" w:type="dxa"/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DE3EE9" w:rsidRPr="00DA5F14" w:rsidRDefault="00DE3EE9" w:rsidP="009F76FF">
      <w:pPr>
        <w:jc w:val="both"/>
        <w:rPr>
          <w:b/>
          <w:bCs/>
        </w:rPr>
      </w:pPr>
    </w:p>
    <w:p w:rsidR="00DE3EE9" w:rsidRPr="00A87E1F" w:rsidRDefault="00DE3EE9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</w:t>
      </w:r>
      <w:r w:rsidRPr="00A22EA8">
        <w:rPr>
          <w:b/>
          <w:bCs/>
          <w:sz w:val="22"/>
          <w:szCs w:val="22"/>
        </w:rPr>
        <w:t>с. Нова Шипка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51963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</w:t>
      </w:r>
      <w:r w:rsidRPr="003F6913">
        <w:rPr>
          <w:b/>
          <w:bCs/>
          <w:sz w:val="22"/>
          <w:szCs w:val="22"/>
        </w:rPr>
        <w:t>на 35,00/дка</w:t>
      </w:r>
      <w:r w:rsidRPr="00A87E1F">
        <w:rPr>
          <w:sz w:val="22"/>
          <w:szCs w:val="22"/>
        </w:rPr>
        <w:t>.</w:t>
      </w:r>
    </w:p>
    <w:p w:rsidR="00DE3EE9" w:rsidRDefault="00DE3EE9" w:rsidP="00BB4863">
      <w:p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</w:p>
    <w:p w:rsidR="00DE3EE9" w:rsidRPr="00942825" w:rsidRDefault="00DE3EE9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A22EA8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>Нова Шипка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ЕКАТТЕ 51963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DE3EE9" w:rsidRPr="00942825" w:rsidRDefault="00DE3EE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A22EA8">
        <w:rPr>
          <w:b/>
          <w:bCs/>
          <w:sz w:val="22"/>
          <w:szCs w:val="22"/>
        </w:rPr>
        <w:t>с.Нова Шипка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39801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DE3EE9" w:rsidRPr="00942825" w:rsidRDefault="00DE3EE9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DE3EE9" w:rsidRPr="00A22EA8" w:rsidRDefault="00DE3EE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DE3EE9" w:rsidRPr="00942825" w:rsidRDefault="00DE3EE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DE3EE9" w:rsidRPr="00942825" w:rsidRDefault="00DE3EE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DE3EE9" w:rsidRPr="00942825" w:rsidRDefault="00DE3EE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A22EA8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A22EA8">
        <w:rPr>
          <w:b/>
          <w:bCs/>
          <w:sz w:val="22"/>
          <w:szCs w:val="22"/>
          <w:lang w:val="ru-RU"/>
        </w:rPr>
        <w:t>70003319723172</w:t>
      </w:r>
    </w:p>
    <w:p w:rsidR="00DE3EE9" w:rsidRPr="00A22EA8" w:rsidRDefault="00DE3EE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DE3EE9" w:rsidRPr="00942825" w:rsidRDefault="00DE3EE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DE3EE9" w:rsidRPr="00E677CF" w:rsidRDefault="00DE3EE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DE3EE9" w:rsidRPr="00E677CF" w:rsidRDefault="00DE3EE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DE3EE9" w:rsidRPr="00E677CF" w:rsidRDefault="00DE3EE9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DE3EE9" w:rsidRPr="00E677CF" w:rsidRDefault="00DE3EE9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DE3EE9" w:rsidRPr="00E677CF" w:rsidRDefault="00DE3EE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DE3EE9" w:rsidRPr="00E677CF" w:rsidRDefault="00DE3EE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DE3EE9" w:rsidRPr="00E677CF" w:rsidRDefault="00DE3EE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DE3EE9" w:rsidRPr="00E677CF" w:rsidRDefault="00DE3EE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DE3EE9" w:rsidRPr="00E677CF" w:rsidRDefault="00DE3EE9" w:rsidP="00BB4863">
      <w:pPr>
        <w:pStyle w:val="NormalWeb"/>
        <w:rPr>
          <w:color w:val="auto"/>
          <w:sz w:val="22"/>
          <w:szCs w:val="22"/>
        </w:rPr>
      </w:pPr>
    </w:p>
    <w:p w:rsidR="00DE3EE9" w:rsidRPr="00E677CF" w:rsidRDefault="00DE3EE9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DE3EE9" w:rsidRPr="00E677CF" w:rsidRDefault="00DE3EE9" w:rsidP="00BB4863">
      <w:pPr>
        <w:tabs>
          <w:tab w:val="left" w:pos="1800"/>
        </w:tabs>
        <w:jc w:val="both"/>
        <w:rPr>
          <w:b/>
          <w:bCs/>
        </w:rPr>
      </w:pPr>
    </w:p>
    <w:p w:rsidR="00DE3EE9" w:rsidRPr="00D37605" w:rsidRDefault="00DE3EE9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Нова Шипка,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DE3EE9" w:rsidRPr="00D37605" w:rsidRDefault="00DE3EE9" w:rsidP="00BB4863">
      <w:pPr>
        <w:tabs>
          <w:tab w:val="left" w:pos="1800"/>
        </w:tabs>
        <w:jc w:val="both"/>
      </w:pPr>
    </w:p>
    <w:p w:rsidR="00DE3EE9" w:rsidRDefault="00DE3EE9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DE3EE9" w:rsidRPr="00D37605" w:rsidRDefault="00DE3EE9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DE3EE9" w:rsidRPr="00D37605" w:rsidRDefault="00DE3EE9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DE3EE9" w:rsidRDefault="00DE3EE9" w:rsidP="00BB4863">
      <w:pPr>
        <w:tabs>
          <w:tab w:val="left" w:pos="1800"/>
        </w:tabs>
        <w:jc w:val="both"/>
        <w:rPr>
          <w:color w:val="000000"/>
        </w:rPr>
      </w:pPr>
    </w:p>
    <w:p w:rsidR="00DE3EE9" w:rsidRDefault="00DE3EE9" w:rsidP="00BB4863">
      <w:pPr>
        <w:tabs>
          <w:tab w:val="left" w:pos="1800"/>
        </w:tabs>
        <w:jc w:val="both"/>
        <w:rPr>
          <w:color w:val="000000"/>
        </w:rPr>
      </w:pPr>
    </w:p>
    <w:p w:rsidR="00DE3EE9" w:rsidRDefault="00DE3EE9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/П /</w:t>
      </w:r>
    </w:p>
    <w:p w:rsidR="00DE3EE9" w:rsidRDefault="00DE3EE9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DE3EE9" w:rsidRDefault="00DE3EE9" w:rsidP="00BB4863">
      <w:pPr>
        <w:ind w:left="3540"/>
        <w:rPr>
          <w:b/>
          <w:bCs/>
          <w:lang w:val="ru-RU"/>
        </w:rPr>
      </w:pPr>
    </w:p>
    <w:p w:rsidR="00DE3EE9" w:rsidRDefault="00DE3EE9" w:rsidP="00BB4863">
      <w:pPr>
        <w:rPr>
          <w:i/>
          <w:iCs/>
        </w:rPr>
      </w:pPr>
    </w:p>
    <w:p w:rsidR="00DE3EE9" w:rsidRDefault="00DE3EE9" w:rsidP="00BB4863">
      <w:pPr>
        <w:rPr>
          <w:i/>
          <w:iCs/>
        </w:rPr>
      </w:pPr>
    </w:p>
    <w:p w:rsidR="00DE3EE9" w:rsidRDefault="00DE3EE9" w:rsidP="00BB4863">
      <w:pPr>
        <w:rPr>
          <w:i/>
          <w:iCs/>
        </w:rPr>
      </w:pPr>
    </w:p>
    <w:p w:rsidR="00DE3EE9" w:rsidRPr="00584ABD" w:rsidRDefault="00DE3EE9" w:rsidP="00BB4863">
      <w:pPr>
        <w:rPr>
          <w:i/>
          <w:iCs/>
        </w:rPr>
      </w:pPr>
      <w:r w:rsidRPr="00584ABD">
        <w:rPr>
          <w:i/>
          <w:iCs/>
        </w:rPr>
        <w:t>ЕА/ЙД/ОСЗ</w:t>
      </w:r>
    </w:p>
    <w:p w:rsidR="00DE3EE9" w:rsidRDefault="00DE3EE9" w:rsidP="00BB4863">
      <w:pPr>
        <w:rPr>
          <w:b/>
          <w:bCs/>
        </w:rPr>
      </w:pPr>
    </w:p>
    <w:p w:rsidR="00DE3EE9" w:rsidRDefault="00DE3EE9" w:rsidP="00BB4863">
      <w:pPr>
        <w:rPr>
          <w:b/>
          <w:bCs/>
        </w:rPr>
      </w:pPr>
    </w:p>
    <w:p w:rsidR="00DE3EE9" w:rsidRPr="001A1EA0" w:rsidRDefault="00DE3EE9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DE3EE9" w:rsidRPr="00F90922" w:rsidRDefault="00DE3EE9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DE3EE9" w:rsidRPr="005604C2" w:rsidRDefault="00DE3EE9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DE3EE9" w:rsidRPr="00354DB1" w:rsidRDefault="00DE3EE9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19-04-182/01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DE3EE9" w:rsidRDefault="00DE3EE9" w:rsidP="00BB4863">
      <w:pPr>
        <w:rPr>
          <w:b/>
          <w:bCs/>
        </w:rPr>
      </w:pPr>
    </w:p>
    <w:p w:rsidR="00DE3EE9" w:rsidRDefault="00DE3EE9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Нова Шипка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DE3EE9" w:rsidRDefault="00DE3EE9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8743" w:type="dxa"/>
        <w:jc w:val="center"/>
        <w:tblCellMar>
          <w:left w:w="70" w:type="dxa"/>
          <w:right w:w="70" w:type="dxa"/>
        </w:tblCellMar>
        <w:tblLook w:val="00A0"/>
      </w:tblPr>
      <w:tblGrid>
        <w:gridCol w:w="2435"/>
        <w:gridCol w:w="920"/>
        <w:gridCol w:w="925"/>
        <w:gridCol w:w="1082"/>
        <w:gridCol w:w="2360"/>
        <w:gridCol w:w="1071"/>
      </w:tblGrid>
      <w:tr w:rsidR="00DE3EE9" w:rsidRPr="00BA1B60">
        <w:trPr>
          <w:trHeight w:val="833"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430A7F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BA1B60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ДИМИТЪР МАРКОВ МАРКОВ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42.13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1,773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0,450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1,773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10.38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6,359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6,491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37.14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4,668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9,115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26.159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2,889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1,841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3,631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45.11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1,580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2,858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5,246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20.16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1,270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1,348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1,182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3,631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1,125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1,698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1,035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1,043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0,978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0,998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19.159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0,897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2,539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12.2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0,888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2,758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20.15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0,802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2,587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0,699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0,749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0,671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0,738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11.25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43.11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3,548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42.13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0,556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1,773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27.9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0,534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2,778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34.8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0,518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0,569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4,611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45.159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0,477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0,700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38.162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2,922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36.2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1,644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10.99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0,327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3,575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13.14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0,320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14.17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0,306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1,458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1,932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24.21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4,067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41.38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4,332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5,246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42.162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0,162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1,068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39.21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0,132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3,631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ЕТ"ИСМ 91-ИСА САЛИ"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44.159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0,126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37,521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98,627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43.11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2,787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3,548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1,168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4,758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16.10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2,380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18.120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0,404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4,611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33.6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0,326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3,152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25.15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0,246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1,932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26.159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0,197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jc w:val="right"/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3,838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DE3EE9" w:rsidRPr="00BA1B60">
        <w:trPr>
          <w:trHeight w:val="300"/>
          <w:jc w:val="center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5,826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24,219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BA1B60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EE9" w:rsidRPr="00BA1B60" w:rsidRDefault="00DE3EE9" w:rsidP="009333D9">
            <w:pPr>
              <w:rPr>
                <w:sz w:val="18"/>
                <w:szCs w:val="18"/>
                <w:lang w:eastAsia="bg-BG"/>
              </w:rPr>
            </w:pPr>
            <w:r w:rsidRPr="00BA1B60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DE3EE9" w:rsidRDefault="00DE3EE9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DE3EE9" w:rsidRDefault="00DE3EE9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19-04-182/01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DE3EE9" w:rsidRPr="008562D5" w:rsidRDefault="00DE3EE9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DE3EE9" w:rsidRDefault="00DE3EE9" w:rsidP="004A5859"/>
    <w:sectPr w:rsidR="00DE3EE9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EE9" w:rsidRDefault="00DE3EE9" w:rsidP="00043091">
      <w:r>
        <w:separator/>
      </w:r>
    </w:p>
  </w:endnote>
  <w:endnote w:type="continuationSeparator" w:id="0">
    <w:p w:rsidR="00DE3EE9" w:rsidRDefault="00DE3EE9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EE9" w:rsidRPr="00433B27" w:rsidRDefault="00DE3EE9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DE3EE9" w:rsidRPr="00433B27" w:rsidRDefault="00DE3EE9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DE3EE9" w:rsidRPr="00433B27" w:rsidRDefault="00DE3EE9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16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16</w:t>
      </w:r>
    </w:fldSimple>
  </w:p>
  <w:p w:rsidR="00DE3EE9" w:rsidRPr="00433B27" w:rsidRDefault="00DE3EE9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EE9" w:rsidRDefault="00DE3EE9" w:rsidP="00043091">
      <w:r>
        <w:separator/>
      </w:r>
    </w:p>
  </w:footnote>
  <w:footnote w:type="continuationSeparator" w:id="0">
    <w:p w:rsidR="00DE3EE9" w:rsidRDefault="00DE3EE9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92074"/>
    <w:rsid w:val="000B5C78"/>
    <w:rsid w:val="000D5ACD"/>
    <w:rsid w:val="000F0F84"/>
    <w:rsid w:val="00100B79"/>
    <w:rsid w:val="001033CC"/>
    <w:rsid w:val="00140B9C"/>
    <w:rsid w:val="00145681"/>
    <w:rsid w:val="001A1EA0"/>
    <w:rsid w:val="001C288C"/>
    <w:rsid w:val="00226B68"/>
    <w:rsid w:val="002554CC"/>
    <w:rsid w:val="002A0F70"/>
    <w:rsid w:val="002A2157"/>
    <w:rsid w:val="00354DB1"/>
    <w:rsid w:val="0039461B"/>
    <w:rsid w:val="003F184C"/>
    <w:rsid w:val="003F6913"/>
    <w:rsid w:val="00430A7F"/>
    <w:rsid w:val="00433B27"/>
    <w:rsid w:val="00441D8C"/>
    <w:rsid w:val="00445A4D"/>
    <w:rsid w:val="00457C39"/>
    <w:rsid w:val="0048175B"/>
    <w:rsid w:val="00495EE0"/>
    <w:rsid w:val="004A5859"/>
    <w:rsid w:val="004C4AB6"/>
    <w:rsid w:val="00522E44"/>
    <w:rsid w:val="0052712F"/>
    <w:rsid w:val="00533CC3"/>
    <w:rsid w:val="005604C2"/>
    <w:rsid w:val="00561C44"/>
    <w:rsid w:val="00584ABD"/>
    <w:rsid w:val="005878DD"/>
    <w:rsid w:val="00592FC2"/>
    <w:rsid w:val="005D64DC"/>
    <w:rsid w:val="00640F8C"/>
    <w:rsid w:val="00655703"/>
    <w:rsid w:val="00681AA5"/>
    <w:rsid w:val="007044D2"/>
    <w:rsid w:val="0071646F"/>
    <w:rsid w:val="007205F0"/>
    <w:rsid w:val="00762999"/>
    <w:rsid w:val="008562D5"/>
    <w:rsid w:val="008661FB"/>
    <w:rsid w:val="008758AF"/>
    <w:rsid w:val="00911AE5"/>
    <w:rsid w:val="009333D9"/>
    <w:rsid w:val="00942825"/>
    <w:rsid w:val="009550F6"/>
    <w:rsid w:val="00974C2C"/>
    <w:rsid w:val="00986014"/>
    <w:rsid w:val="00994704"/>
    <w:rsid w:val="009B39CC"/>
    <w:rsid w:val="009F76FF"/>
    <w:rsid w:val="00A22EA8"/>
    <w:rsid w:val="00A65239"/>
    <w:rsid w:val="00A660F3"/>
    <w:rsid w:val="00A87E1F"/>
    <w:rsid w:val="00A96E3F"/>
    <w:rsid w:val="00AC73CD"/>
    <w:rsid w:val="00B3745D"/>
    <w:rsid w:val="00B50CBE"/>
    <w:rsid w:val="00BA1B60"/>
    <w:rsid w:val="00BB4863"/>
    <w:rsid w:val="00C6709B"/>
    <w:rsid w:val="00C73066"/>
    <w:rsid w:val="00C86802"/>
    <w:rsid w:val="00CC2FF9"/>
    <w:rsid w:val="00D37605"/>
    <w:rsid w:val="00D85E44"/>
    <w:rsid w:val="00DA5F14"/>
    <w:rsid w:val="00DA73CB"/>
    <w:rsid w:val="00DE3EE9"/>
    <w:rsid w:val="00DF0BDE"/>
    <w:rsid w:val="00DF176B"/>
    <w:rsid w:val="00DF5667"/>
    <w:rsid w:val="00E03C8A"/>
    <w:rsid w:val="00E42A5D"/>
    <w:rsid w:val="00E677CF"/>
    <w:rsid w:val="00EA6B6D"/>
    <w:rsid w:val="00EC2BFB"/>
    <w:rsid w:val="00EC7DB5"/>
    <w:rsid w:val="00EE0F49"/>
    <w:rsid w:val="00F12D43"/>
    <w:rsid w:val="00F77EE8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16</Pages>
  <Words>6193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19</cp:revision>
  <cp:lastPrinted>2019-08-22T11:07:00Z</cp:lastPrinted>
  <dcterms:created xsi:type="dcterms:W3CDTF">2019-09-09T13:05:00Z</dcterms:created>
  <dcterms:modified xsi:type="dcterms:W3CDTF">2019-10-01T06:49:00Z</dcterms:modified>
</cp:coreProperties>
</file>